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8D9" w:rsidRDefault="003C38D9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BROWN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3C38D9" w:rsidRDefault="003C38D9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St.Nicholas’s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Priory, Exeter.</w:t>
      </w:r>
    </w:p>
    <w:p w:rsidR="003C38D9" w:rsidRDefault="003C38D9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8D9" w:rsidRDefault="003C38D9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8D9" w:rsidRDefault="003C38D9" w:rsidP="003C38D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Apr.1425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 of Launceston, Cornwall, by the Bishop.</w:t>
      </w:r>
    </w:p>
    <w:p w:rsidR="003C38D9" w:rsidRDefault="003C38D9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pp.96-7)</w:t>
      </w:r>
    </w:p>
    <w:p w:rsidR="00C71FBE" w:rsidRDefault="00C71FBE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the Bishop.</w:t>
      </w:r>
    </w:p>
    <w:p w:rsidR="00C71FBE" w:rsidRDefault="00C71FBE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 p.98)</w:t>
      </w:r>
    </w:p>
    <w:p w:rsidR="001A783F" w:rsidRDefault="001A783F" w:rsidP="001A78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Feb.1426</w:t>
      </w:r>
      <w:r>
        <w:rPr>
          <w:rFonts w:ascii="Times New Roman" w:hAnsi="Times New Roman" w:cs="Times New Roman"/>
          <w:sz w:val="24"/>
          <w:szCs w:val="24"/>
        </w:rPr>
        <w:tab/>
        <w:t>He was ordained priest</w:t>
      </w:r>
      <w:r>
        <w:rPr>
          <w:rFonts w:ascii="Times New Roman" w:hAnsi="Times New Roman" w:cs="Times New Roman"/>
          <w:sz w:val="24"/>
          <w:szCs w:val="24"/>
        </w:rPr>
        <w:t xml:space="preserve">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A783F" w:rsidRDefault="001A783F" w:rsidP="001A78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ibid. </w:t>
      </w:r>
      <w:r>
        <w:rPr>
          <w:rFonts w:ascii="Times New Roman" w:hAnsi="Times New Roman" w:cs="Times New Roman"/>
          <w:sz w:val="24"/>
          <w:szCs w:val="24"/>
        </w:rPr>
        <w:t>p.100)</w:t>
      </w:r>
    </w:p>
    <w:p w:rsidR="003C38D9" w:rsidRDefault="003C38D9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8D9" w:rsidRDefault="003C38D9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1FBE" w:rsidRDefault="00C71FBE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2016</w:t>
      </w:r>
    </w:p>
    <w:p w:rsidR="001A783F" w:rsidRPr="0059383D" w:rsidRDefault="001A783F" w:rsidP="003C38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  <w:bookmarkStart w:id="0" w:name="_GoBack"/>
      <w:bookmarkEnd w:id="0"/>
    </w:p>
    <w:p w:rsidR="006B2F86" w:rsidRPr="003C38D9" w:rsidRDefault="001A783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C38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8D9" w:rsidRDefault="003C38D9" w:rsidP="00E71FC3">
      <w:pPr>
        <w:spacing w:after="0" w:line="240" w:lineRule="auto"/>
      </w:pPr>
      <w:r>
        <w:separator/>
      </w:r>
    </w:p>
  </w:endnote>
  <w:endnote w:type="continuationSeparator" w:id="0">
    <w:p w:rsidR="003C38D9" w:rsidRDefault="003C38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8D9" w:rsidRDefault="003C38D9" w:rsidP="00E71FC3">
      <w:pPr>
        <w:spacing w:after="0" w:line="240" w:lineRule="auto"/>
      </w:pPr>
      <w:r>
        <w:separator/>
      </w:r>
    </w:p>
  </w:footnote>
  <w:footnote w:type="continuationSeparator" w:id="0">
    <w:p w:rsidR="003C38D9" w:rsidRDefault="003C38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8D9"/>
    <w:rsid w:val="001A783F"/>
    <w:rsid w:val="003C38D9"/>
    <w:rsid w:val="00AB52E8"/>
    <w:rsid w:val="00B16D3F"/>
    <w:rsid w:val="00C71F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CCD5A"/>
  <w15:chartTrackingRefBased/>
  <w15:docId w15:val="{B58F6D2D-4185-49EF-9213-56BDD1281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2016-03-14T12:05:00Z</dcterms:created>
  <dcterms:modified xsi:type="dcterms:W3CDTF">2016-03-21T13:32:00Z</dcterms:modified>
</cp:coreProperties>
</file>